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661B" w14:textId="77777777" w:rsidR="00A57336" w:rsidRDefault="00A57336" w:rsidP="00A573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0B25F8AC" w14:textId="77777777" w:rsidR="00A57336" w:rsidRDefault="00A57336" w:rsidP="00A573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 Acolyte,</w:t>
      </w:r>
    </w:p>
    <w:p w14:paraId="4AC19050" w14:textId="77777777" w:rsidR="00A57336" w:rsidRDefault="00A57336" w:rsidP="00A57336">
      <w:pPr>
        <w:pStyle w:val="NoSpacing"/>
        <w:rPr>
          <w:rFonts w:cs="Times New Roman"/>
          <w:szCs w:val="24"/>
        </w:rPr>
      </w:pPr>
    </w:p>
    <w:p w14:paraId="7ECA1EE1" w14:textId="77777777" w:rsidR="00A57336" w:rsidRDefault="00A57336" w:rsidP="00A57336">
      <w:pPr>
        <w:pStyle w:val="NoSpacing"/>
        <w:rPr>
          <w:rFonts w:cs="Times New Roman"/>
          <w:szCs w:val="24"/>
        </w:rPr>
      </w:pPr>
    </w:p>
    <w:p w14:paraId="2B0FAB6E" w14:textId="77777777" w:rsidR="00A57336" w:rsidRDefault="00A57336" w:rsidP="00A573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13306106" w14:textId="77777777" w:rsidR="00A57336" w:rsidRDefault="00A57336" w:rsidP="00A573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206D049" w14:textId="77777777" w:rsidR="00A57336" w:rsidRDefault="00A57336" w:rsidP="00A5733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1A7167B3" w14:textId="77777777" w:rsidR="00A57336" w:rsidRDefault="00A57336" w:rsidP="00A57336">
      <w:pPr>
        <w:pStyle w:val="NoSpacing"/>
        <w:rPr>
          <w:rFonts w:cs="Times New Roman"/>
          <w:szCs w:val="24"/>
        </w:rPr>
      </w:pPr>
    </w:p>
    <w:p w14:paraId="0BA3F614" w14:textId="77777777" w:rsidR="00A57336" w:rsidRDefault="00A57336" w:rsidP="00A57336">
      <w:pPr>
        <w:pStyle w:val="NoSpacing"/>
        <w:rPr>
          <w:rFonts w:cs="Times New Roman"/>
          <w:szCs w:val="24"/>
        </w:rPr>
      </w:pPr>
    </w:p>
    <w:p w14:paraId="2C240BA6" w14:textId="77777777" w:rsidR="00A57336" w:rsidRDefault="00A57336" w:rsidP="00A573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July 2023</w:t>
      </w:r>
    </w:p>
    <w:p w14:paraId="1CD44D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85568" w14:textId="77777777" w:rsidR="00A57336" w:rsidRDefault="00A57336" w:rsidP="009139A6">
      <w:r>
        <w:separator/>
      </w:r>
    </w:p>
  </w:endnote>
  <w:endnote w:type="continuationSeparator" w:id="0">
    <w:p w14:paraId="3BAEF5C0" w14:textId="77777777" w:rsidR="00A57336" w:rsidRDefault="00A573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609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11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82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D56D6" w14:textId="77777777" w:rsidR="00A57336" w:rsidRDefault="00A57336" w:rsidP="009139A6">
      <w:r>
        <w:separator/>
      </w:r>
    </w:p>
  </w:footnote>
  <w:footnote w:type="continuationSeparator" w:id="0">
    <w:p w14:paraId="35643107" w14:textId="77777777" w:rsidR="00A57336" w:rsidRDefault="00A573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DF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960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BE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36"/>
    <w:rsid w:val="000666E0"/>
    <w:rsid w:val="002510B7"/>
    <w:rsid w:val="005C130B"/>
    <w:rsid w:val="00826F5C"/>
    <w:rsid w:val="009139A6"/>
    <w:rsid w:val="009448BB"/>
    <w:rsid w:val="00947624"/>
    <w:rsid w:val="00A3176C"/>
    <w:rsid w:val="00A57336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0015B"/>
  <w15:chartTrackingRefBased/>
  <w15:docId w15:val="{E76C397D-890F-42B3-9B03-5149199D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2023-07-15T16:00:00Z</dcterms:created>
  <dcterms:modified xsi:type="dcterms:W3CDTF">2023-07-15T16:01:00Z</dcterms:modified>
</cp:coreProperties>
</file>